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7FA" w:rsidRPr="000007FA" w:rsidRDefault="000007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007FA">
        <w:rPr>
          <w:rFonts w:ascii="Times New Roman" w:hAnsi="Times New Roman" w:cs="Times New Roman"/>
          <w:sz w:val="24"/>
          <w:szCs w:val="24"/>
          <w:u w:val="single"/>
        </w:rPr>
        <w:t>Jane KELLY</w:t>
      </w:r>
      <w:r w:rsidRPr="000007FA">
        <w:rPr>
          <w:rFonts w:ascii="Times New Roman" w:hAnsi="Times New Roman" w:cs="Times New Roman"/>
          <w:sz w:val="24"/>
          <w:szCs w:val="24"/>
        </w:rPr>
        <w:t xml:space="preserve">      (fl.1470)</w:t>
      </w:r>
    </w:p>
    <w:p w:rsidR="000007FA" w:rsidRPr="000007FA" w:rsidRDefault="000007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007FA">
        <w:rPr>
          <w:rFonts w:ascii="Times New Roman" w:hAnsi="Times New Roman" w:cs="Times New Roman"/>
          <w:sz w:val="24"/>
          <w:szCs w:val="24"/>
        </w:rPr>
        <w:t>of Exeter.</w:t>
      </w:r>
    </w:p>
    <w:p w:rsidR="000007FA" w:rsidRPr="000007FA" w:rsidRDefault="000007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07FA" w:rsidRPr="000007FA" w:rsidRDefault="000007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07FA" w:rsidRPr="000007FA" w:rsidRDefault="000007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007FA">
        <w:rPr>
          <w:rFonts w:ascii="Times New Roman" w:hAnsi="Times New Roman" w:cs="Times New Roman"/>
          <w:sz w:val="24"/>
          <w:szCs w:val="24"/>
        </w:rPr>
        <w:t xml:space="preserve">Daughter </w:t>
      </w:r>
      <w:r w:rsidRPr="000007FA">
        <w:rPr>
          <w:rFonts w:ascii="Times New Roman" w:hAnsi="Times New Roman" w:cs="Times New Roman"/>
          <w:sz w:val="24"/>
          <w:szCs w:val="24"/>
        </w:rPr>
        <w:t>of John Kelly(q.v.). (H.P.p.282)</w:t>
      </w:r>
    </w:p>
    <w:p w:rsidR="000007FA" w:rsidRPr="000007FA" w:rsidRDefault="000007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007FA">
        <w:rPr>
          <w:rFonts w:ascii="Times New Roman" w:hAnsi="Times New Roman" w:cs="Times New Roman"/>
          <w:sz w:val="24"/>
          <w:szCs w:val="24"/>
        </w:rPr>
        <w:t>= Richard Drewell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007FA">
        <w:rPr>
          <w:rFonts w:ascii="Times New Roman" w:hAnsi="Times New Roman" w:cs="Times New Roman"/>
          <w:sz w:val="24"/>
          <w:szCs w:val="24"/>
        </w:rPr>
        <w:t>Exeter(q.v.).  (ibid.)</w:t>
      </w:r>
    </w:p>
    <w:p w:rsidR="000007FA" w:rsidRPr="000007FA" w:rsidRDefault="000007FA" w:rsidP="000007FA">
      <w:pPr>
        <w:rPr>
          <w:szCs w:val="24"/>
        </w:rPr>
      </w:pPr>
      <w:r w:rsidRPr="000007FA">
        <w:rPr>
          <w:szCs w:val="24"/>
        </w:rPr>
        <w:t>Daughter, Alice(q.v.) = 2 John Hooker(q.v.). (ibid.)</w:t>
      </w:r>
    </w:p>
    <w:p w:rsidR="000007FA" w:rsidRPr="000007FA" w:rsidRDefault="000007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07FA" w:rsidRPr="000007FA" w:rsidRDefault="000007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07FA" w:rsidRPr="000007FA" w:rsidRDefault="000007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007FA">
        <w:rPr>
          <w:rFonts w:ascii="Times New Roman" w:hAnsi="Times New Roman" w:cs="Times New Roman"/>
          <w:sz w:val="24"/>
          <w:szCs w:val="24"/>
        </w:rPr>
        <w:t>25 March 2016</w:t>
      </w:r>
    </w:p>
    <w:p w:rsidR="000007FA" w:rsidRPr="000007FA" w:rsidRDefault="000007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0007FA" w:rsidRPr="000007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7FA" w:rsidRDefault="000007FA" w:rsidP="00E71FC3">
      <w:r>
        <w:separator/>
      </w:r>
    </w:p>
  </w:endnote>
  <w:endnote w:type="continuationSeparator" w:id="0">
    <w:p w:rsidR="000007FA" w:rsidRDefault="000007F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7FA" w:rsidRDefault="000007FA" w:rsidP="00E71FC3">
      <w:r>
        <w:separator/>
      </w:r>
    </w:p>
  </w:footnote>
  <w:footnote w:type="continuationSeparator" w:id="0">
    <w:p w:rsidR="000007FA" w:rsidRDefault="000007F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7FA"/>
    <w:rsid w:val="000007F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D90A2"/>
  <w15:chartTrackingRefBased/>
  <w15:docId w15:val="{C0F7E401-F1A6-41F5-9D9E-9E753CE4E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007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2016-03-25T10:11:00Z</dcterms:created>
  <dcterms:modified xsi:type="dcterms:W3CDTF">2016-03-25T10:14:00Z</dcterms:modified>
</cp:coreProperties>
</file>